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62D" w:rsidRDefault="004F362D" w:rsidP="004F36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BOTLEE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4F362D" w:rsidRDefault="004F362D" w:rsidP="004F36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362D" w:rsidRDefault="004F362D" w:rsidP="004F36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362D" w:rsidRDefault="004F362D" w:rsidP="004F362D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22 May1419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Newton</w:t>
      </w:r>
      <w:r>
        <w:rPr>
          <w:rFonts w:ascii="Times New Roman" w:hAnsi="Times New Roman" w:cs="Times New Roman"/>
          <w:sz w:val="24"/>
          <w:szCs w:val="24"/>
          <w:u w:val="single"/>
        </w:rPr>
        <w:t>,</w:t>
      </w:r>
    </w:p>
    <w:p w:rsidR="004F362D" w:rsidRDefault="004F362D" w:rsidP="004F36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Hampshire, into the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Bienham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F362D" w:rsidRDefault="004F362D" w:rsidP="004F36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21-176)</w:t>
      </w:r>
    </w:p>
    <w:p w:rsidR="004F362D" w:rsidRDefault="004F362D" w:rsidP="004F36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362D" w:rsidRDefault="004F362D" w:rsidP="004F36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F362D" w:rsidRDefault="004F362D" w:rsidP="004F36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2016</w:t>
      </w:r>
      <w:bookmarkStart w:id="0" w:name="_GoBack"/>
      <w:bookmarkEnd w:id="0"/>
    </w:p>
    <w:sectPr w:rsidR="00DD5B8A" w:rsidRPr="004F36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62D" w:rsidRDefault="004F362D" w:rsidP="00564E3C">
      <w:pPr>
        <w:spacing w:after="0" w:line="240" w:lineRule="auto"/>
      </w:pPr>
      <w:r>
        <w:separator/>
      </w:r>
    </w:p>
  </w:endnote>
  <w:endnote w:type="continuationSeparator" w:id="0">
    <w:p w:rsidR="004F362D" w:rsidRDefault="004F362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F362D">
      <w:rPr>
        <w:rFonts w:ascii="Times New Roman" w:hAnsi="Times New Roman" w:cs="Times New Roman"/>
        <w:noProof/>
        <w:sz w:val="24"/>
        <w:szCs w:val="24"/>
      </w:rPr>
      <w:t>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62D" w:rsidRDefault="004F362D" w:rsidP="00564E3C">
      <w:pPr>
        <w:spacing w:after="0" w:line="240" w:lineRule="auto"/>
      </w:pPr>
      <w:r>
        <w:separator/>
      </w:r>
    </w:p>
  </w:footnote>
  <w:footnote w:type="continuationSeparator" w:id="0">
    <w:p w:rsidR="004F362D" w:rsidRDefault="004F362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62D"/>
    <w:rsid w:val="00372DC6"/>
    <w:rsid w:val="004F362D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A0CE6"/>
  <w15:chartTrackingRefBased/>
  <w15:docId w15:val="{73C9B566-88D8-41CB-9006-9360308C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2016-01-02T19:54:00Z</dcterms:created>
  <dcterms:modified xsi:type="dcterms:W3CDTF">2016-01-02T19:54:00Z</dcterms:modified>
</cp:coreProperties>
</file>